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606FE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8D70FDF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Ash, Surrey.</w:t>
      </w:r>
    </w:p>
    <w:p w14:paraId="4D88B06F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E564AC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53E5DC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Gift of his goods and chattels to Brother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Bayele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Subpriour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House</w:t>
      </w:r>
    </w:p>
    <w:p w14:paraId="23A61EC9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Jerusalem in England(q.v.) and John Laurens of Lambeth(q.v.).</w:t>
      </w:r>
    </w:p>
    <w:p w14:paraId="36F7D438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p.74)</w:t>
      </w:r>
    </w:p>
    <w:p w14:paraId="5C9541F5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03722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FF91B" w14:textId="77777777" w:rsidR="00C5793D" w:rsidRDefault="00C5793D" w:rsidP="00C579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0B557A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3A4A1" w14:textId="77777777" w:rsidR="00C5793D" w:rsidRDefault="00C5793D" w:rsidP="009139A6">
      <w:r>
        <w:separator/>
      </w:r>
    </w:p>
  </w:endnote>
  <w:endnote w:type="continuationSeparator" w:id="0">
    <w:p w14:paraId="74AA3A4E" w14:textId="77777777" w:rsidR="00C5793D" w:rsidRDefault="00C57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9E1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351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5D8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6A525" w14:textId="77777777" w:rsidR="00C5793D" w:rsidRDefault="00C5793D" w:rsidP="009139A6">
      <w:r>
        <w:separator/>
      </w:r>
    </w:p>
  </w:footnote>
  <w:footnote w:type="continuationSeparator" w:id="0">
    <w:p w14:paraId="3F7360AB" w14:textId="77777777" w:rsidR="00C5793D" w:rsidRDefault="00C57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A09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A9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D75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3D"/>
    <w:rsid w:val="000666E0"/>
    <w:rsid w:val="002510B7"/>
    <w:rsid w:val="005C130B"/>
    <w:rsid w:val="00826F5C"/>
    <w:rsid w:val="009139A6"/>
    <w:rsid w:val="009448BB"/>
    <w:rsid w:val="00A3176C"/>
    <w:rsid w:val="00BA00AB"/>
    <w:rsid w:val="00C5793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831F"/>
  <w15:chartTrackingRefBased/>
  <w15:docId w15:val="{6568257D-82AF-4047-949D-6265D9A4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2021-04-01T20:43:00Z</dcterms:created>
  <dcterms:modified xsi:type="dcterms:W3CDTF">2021-04-01T20:44:00Z</dcterms:modified>
</cp:coreProperties>
</file>